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69424" w14:textId="77777777" w:rsidR="00E5132F" w:rsidRPr="00F113E4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t>0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bookmarkStart w:id="0" w:name="_Toc450893319"/>
      <w:r w:rsidRPr="00F113E4">
        <w:rPr>
          <w:rFonts w:cs="Arial"/>
          <w:b/>
          <w:bCs/>
          <w:sz w:val="24"/>
          <w:szCs w:val="24"/>
          <w:lang w:val="it-IT" w:eastAsia="it-IT"/>
        </w:rPr>
        <w:t>Atto di consorziamento (solo per consorzio d’offerenti)</w:t>
      </w:r>
      <w:bookmarkEnd w:id="0"/>
    </w:p>
    <w:p w14:paraId="6A5DE851" w14:textId="77777777" w:rsidR="00E5132F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</w:p>
    <w:p w14:paraId="2FA650F4" w14:textId="77777777" w:rsidR="00E5132F" w:rsidRPr="00297FF0" w:rsidRDefault="00E5132F" w:rsidP="00E5132F">
      <w:pPr>
        <w:rPr>
          <w:lang w:val="it-CH"/>
        </w:rPr>
      </w:pPr>
    </w:p>
    <w:p w14:paraId="1A7C7F34" w14:textId="77777777" w:rsidR="00E5132F" w:rsidRPr="00297FF0" w:rsidRDefault="00E5132F" w:rsidP="00E5132F">
      <w:pPr>
        <w:rPr>
          <w:lang w:val="it-CH"/>
        </w:rPr>
      </w:pPr>
      <w:r w:rsidRPr="00297FF0">
        <w:rPr>
          <w:lang w:val="it-CH"/>
        </w:rPr>
        <w:t>Oggetto:</w:t>
      </w:r>
    </w:p>
    <w:p w14:paraId="16FD993B" w14:textId="77777777" w:rsidR="00F367EF" w:rsidRPr="00F367EF" w:rsidRDefault="00F367EF" w:rsidP="00F367EF">
      <w:pPr>
        <w:rPr>
          <w:rFonts w:cs="Arial"/>
          <w:b/>
          <w:noProof/>
          <w:sz w:val="24"/>
          <w:lang w:val="it-CH"/>
        </w:rPr>
      </w:pPr>
      <w:r w:rsidRPr="00F367EF">
        <w:rPr>
          <w:rFonts w:cs="Arial"/>
          <w:b/>
          <w:noProof/>
          <w:sz w:val="24"/>
          <w:lang w:val="it-CH"/>
        </w:rPr>
        <w:t>N13 EP02 Mesocco</w:t>
      </w:r>
    </w:p>
    <w:p w14:paraId="19EC20E3" w14:textId="620C29C5" w:rsidR="00F367EF" w:rsidRPr="00F367EF" w:rsidRDefault="0084636B" w:rsidP="00F367EF">
      <w:pPr>
        <w:rPr>
          <w:rFonts w:cs="Arial"/>
          <w:b/>
          <w:noProof/>
          <w:sz w:val="24"/>
          <w:lang w:val="it-CH"/>
        </w:rPr>
      </w:pPr>
      <w:r>
        <w:rPr>
          <w:rFonts w:cs="Arial"/>
          <w:b/>
          <w:noProof/>
          <w:sz w:val="24"/>
          <w:lang w:val="it-CH"/>
        </w:rPr>
        <w:t>DLL EP02 Mesocco Sud</w:t>
      </w:r>
    </w:p>
    <w:p w14:paraId="7487447F" w14:textId="12B65DA3" w:rsidR="00F367EF" w:rsidRPr="00C247F1" w:rsidRDefault="00F367EF" w:rsidP="00F367EF">
      <w:pPr>
        <w:rPr>
          <w:rFonts w:cs="Arial"/>
          <w:b/>
          <w:noProof/>
          <w:sz w:val="24"/>
          <w:lang w:val="it-CH"/>
        </w:rPr>
      </w:pPr>
      <w:r w:rsidRPr="00F367EF">
        <w:rPr>
          <w:rFonts w:cs="Arial"/>
          <w:b/>
          <w:noProof/>
          <w:sz w:val="24"/>
          <w:lang w:val="it-CH"/>
        </w:rPr>
        <w:t>Prestazioni di Direzione Locale dei Lavori (DLL)</w:t>
      </w:r>
    </w:p>
    <w:p w14:paraId="0BB0CA71" w14:textId="77777777" w:rsidR="00E5132F" w:rsidRDefault="00E5132F" w:rsidP="00E5132F">
      <w:pPr>
        <w:rPr>
          <w:lang w:val="it-CH"/>
        </w:rPr>
      </w:pPr>
    </w:p>
    <w:p w14:paraId="185303DB" w14:textId="77777777" w:rsidR="00E5132F" w:rsidRDefault="00E5132F" w:rsidP="00E5132F">
      <w:pPr>
        <w:rPr>
          <w:lang w:val="it-CH"/>
        </w:rPr>
      </w:pPr>
      <w:r>
        <w:rPr>
          <w:lang w:val="it-CH"/>
        </w:rPr>
        <w:t>Le ditte:</w:t>
      </w:r>
    </w:p>
    <w:p w14:paraId="43C7A1E1" w14:textId="77777777" w:rsidR="00E5132F" w:rsidRDefault="00E5132F" w:rsidP="00E5132F">
      <w:pPr>
        <w:rPr>
          <w:lang w:val="it-CH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E5132F" w:rsidRPr="001277FD" w14:paraId="1CEBF86A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C9A0CDA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 xml:space="preserve">Ditta </w:t>
            </w:r>
          </w:p>
        </w:tc>
      </w:tr>
      <w:tr w:rsidR="00E5132F" w:rsidRPr="001277FD" w14:paraId="28B3EFD4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23A5BF98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618212C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1A04680B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CAA8251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6BD712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289BF402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74562A2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72ED7C50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01ECC27A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</w:tbl>
    <w:p w14:paraId="1BC6F989" w14:textId="77777777" w:rsidR="00E5132F" w:rsidRPr="00297FF0" w:rsidRDefault="00E5132F" w:rsidP="00E5132F">
      <w:pPr>
        <w:rPr>
          <w:lang w:val="it-CH"/>
        </w:rPr>
      </w:pPr>
    </w:p>
    <w:p w14:paraId="3B5FB989" w14:textId="16961FE9" w:rsidR="00E5132F" w:rsidRPr="00297FF0" w:rsidRDefault="00E5132F" w:rsidP="00E5132F">
      <w:pPr>
        <w:rPr>
          <w:lang w:val="it-CH"/>
        </w:rPr>
      </w:pPr>
      <w:r w:rsidRPr="002D7E7A">
        <w:rPr>
          <w:lang w:val="it-CH"/>
        </w:rPr>
        <w:t xml:space="preserve">Dichiarano di essersi costituite in CONSORZIO sotto la forma giuridica della società semplice ai sensi degli articoli 530 e seguenti del CO per l’esecuzione </w:t>
      </w:r>
      <w:r>
        <w:rPr>
          <w:lang w:val="it-CH"/>
        </w:rPr>
        <w:t>di prestazioni di Direzione Locale dei Lavori</w:t>
      </w:r>
      <w:r w:rsidR="00980013">
        <w:rPr>
          <w:lang w:val="it-CH"/>
        </w:rPr>
        <w:t xml:space="preserve"> (DLL)</w:t>
      </w:r>
      <w:r w:rsidR="007B7C6B">
        <w:rPr>
          <w:lang w:val="it-CH"/>
        </w:rPr>
        <w:t>.</w:t>
      </w:r>
    </w:p>
    <w:p w14:paraId="625DA285" w14:textId="77777777" w:rsidR="00E5132F" w:rsidRDefault="00E5132F" w:rsidP="00E5132F">
      <w:pPr>
        <w:rPr>
          <w:lang w:val="it-CH"/>
        </w:rPr>
      </w:pPr>
    </w:p>
    <w:p w14:paraId="3D30BBC8" w14:textId="77777777" w:rsidR="00E5132F" w:rsidRDefault="00E5132F" w:rsidP="00E5132F">
      <w:pPr>
        <w:rPr>
          <w:lang w:val="it-CH"/>
        </w:rPr>
      </w:pPr>
    </w:p>
    <w:p w14:paraId="11A0BDFA" w14:textId="77777777" w:rsidR="00E5132F" w:rsidRPr="002D7E7A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Denominazione ed indirizzo del CONSORZIO:</w:t>
      </w:r>
    </w:p>
    <w:p w14:paraId="5EA4DCE3" w14:textId="77777777" w:rsidR="00E5132F" w:rsidRDefault="00E5132F" w:rsidP="00E5132F">
      <w:pPr>
        <w:rPr>
          <w:b/>
          <w:bCs/>
          <w:lang w:val="it-CH"/>
        </w:rPr>
      </w:pPr>
    </w:p>
    <w:p w14:paraId="75BACBB9" w14:textId="77777777" w:rsidR="00E5132F" w:rsidRPr="00063E94" w:rsidRDefault="00E5132F" w:rsidP="00E5132F">
      <w:pPr>
        <w:rPr>
          <w:b/>
          <w:bCs/>
          <w:lang w:val="it-CH"/>
        </w:rPr>
      </w:pPr>
      <w:r w:rsidRPr="00063E94">
        <w:rPr>
          <w:b/>
          <w:bCs/>
          <w:lang w:val="it-CH"/>
        </w:rPr>
        <w:t xml:space="preserve">Nome del consorzio: </w:t>
      </w:r>
      <w:r w:rsidRPr="00063E94">
        <w:rPr>
          <w:b/>
          <w:bCs/>
          <w:lang w:val="it-CH"/>
        </w:rPr>
        <w:tab/>
        <w:t>…………………</w:t>
      </w:r>
      <w:r>
        <w:rPr>
          <w:b/>
          <w:bCs/>
          <w:lang w:val="it-CH"/>
        </w:rPr>
        <w:t>.......................</w:t>
      </w:r>
    </w:p>
    <w:p w14:paraId="1A26818E" w14:textId="77777777" w:rsidR="00E5132F" w:rsidRDefault="00E5132F" w:rsidP="00E5132F">
      <w:pPr>
        <w:rPr>
          <w:highlight w:val="red"/>
          <w:lang w:val="it-CH"/>
        </w:rPr>
      </w:pPr>
    </w:p>
    <w:p w14:paraId="5244D61D" w14:textId="77777777" w:rsidR="00E5132F" w:rsidRDefault="00E5132F" w:rsidP="00E5132F">
      <w:pPr>
        <w:rPr>
          <w:lang w:val="it-CH"/>
        </w:rPr>
      </w:pPr>
      <w:r w:rsidRPr="002D7E7A">
        <w:rPr>
          <w:lang w:val="it-CH"/>
        </w:rPr>
        <w:t>Indirizzo:</w:t>
      </w:r>
      <w:r w:rsidRPr="002D7E7A">
        <w:rPr>
          <w:lang w:val="it-CH"/>
        </w:rPr>
        <w:tab/>
      </w:r>
      <w:r w:rsidRPr="002D7E7A">
        <w:rPr>
          <w:lang w:val="it-CH"/>
        </w:rPr>
        <w:tab/>
      </w:r>
      <w:r w:rsidRPr="002D7E7A">
        <w:rPr>
          <w:lang w:val="it-CH"/>
        </w:rPr>
        <w:tab/>
        <w:t>……</w:t>
      </w:r>
      <w:r>
        <w:rPr>
          <w:lang w:val="it-CH"/>
        </w:rPr>
        <w:t>.........................................</w:t>
      </w:r>
    </w:p>
    <w:p w14:paraId="35D6F2D9" w14:textId="77777777" w:rsidR="00E5132F" w:rsidRPr="00063E94" w:rsidRDefault="00E5132F" w:rsidP="00E5132F">
      <w:pPr>
        <w:rPr>
          <w:lang w:val="it-CH"/>
        </w:rPr>
      </w:pPr>
    </w:p>
    <w:p w14:paraId="122F4048" w14:textId="77777777" w:rsidR="00E5132F" w:rsidRDefault="00E5132F" w:rsidP="00E5132F">
      <w:pPr>
        <w:ind w:left="2124" w:firstLine="708"/>
        <w:rPr>
          <w:lang w:val="it-CH"/>
        </w:rPr>
      </w:pPr>
      <w:r>
        <w:rPr>
          <w:lang w:val="it-CH"/>
        </w:rPr>
        <w:t>.................................................</w:t>
      </w:r>
    </w:p>
    <w:p w14:paraId="39C1CEA4" w14:textId="77777777" w:rsidR="00E5132F" w:rsidRDefault="00E5132F" w:rsidP="00E5132F">
      <w:pPr>
        <w:rPr>
          <w:lang w:val="it-CH"/>
        </w:rPr>
      </w:pPr>
    </w:p>
    <w:p w14:paraId="5B21442A" w14:textId="77777777" w:rsidR="00E5132F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Partecipazione al consorzio</w:t>
      </w:r>
    </w:p>
    <w:p w14:paraId="2640F040" w14:textId="77777777" w:rsidR="00E5132F" w:rsidRPr="002D7E7A" w:rsidRDefault="00E5132F" w:rsidP="00E5132F">
      <w:pPr>
        <w:rPr>
          <w:b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3430"/>
        <w:gridCol w:w="3402"/>
      </w:tblGrid>
      <w:tr w:rsidR="00E5132F" w:rsidRPr="001277FD" w14:paraId="7A629020" w14:textId="77777777" w:rsidTr="00E0292C">
        <w:tc>
          <w:tcPr>
            <w:tcW w:w="2806" w:type="dxa"/>
            <w:shd w:val="clear" w:color="auto" w:fill="auto"/>
          </w:tcPr>
          <w:p w14:paraId="244D9DCB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>Ditta / Studio d’ingegneria</w:t>
            </w:r>
          </w:p>
        </w:tc>
        <w:tc>
          <w:tcPr>
            <w:tcW w:w="3523" w:type="dxa"/>
            <w:shd w:val="clear" w:color="auto" w:fill="auto"/>
          </w:tcPr>
          <w:p w14:paraId="50AB46B8" w14:textId="77777777" w:rsidR="00E5132F" w:rsidRPr="00F113E4" w:rsidRDefault="00E5132F" w:rsidP="00E0292C">
            <w:pPr>
              <w:rPr>
                <w:rFonts w:cs="Arial"/>
                <w:b/>
                <w:i/>
                <w:sz w:val="20"/>
                <w:lang w:val="it-CH"/>
              </w:rPr>
            </w:pPr>
            <w:r w:rsidRPr="00F113E4">
              <w:rPr>
                <w:rFonts w:cs="Arial"/>
                <w:b/>
                <w:sz w:val="20"/>
                <w:lang w:val="it-CH"/>
              </w:rPr>
              <w:t>% di partecipazione all’interno del consorzio</w:t>
            </w:r>
          </w:p>
        </w:tc>
        <w:tc>
          <w:tcPr>
            <w:tcW w:w="3525" w:type="dxa"/>
            <w:shd w:val="clear" w:color="auto" w:fill="auto"/>
          </w:tcPr>
          <w:p w14:paraId="55C4CFBE" w14:textId="77777777" w:rsidR="00E5132F" w:rsidRPr="001277FD" w:rsidRDefault="00E5132F" w:rsidP="00E0292C">
            <w:pPr>
              <w:rPr>
                <w:rFonts w:cs="Arial"/>
                <w:b/>
                <w:i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>Impresa capofila</w:t>
            </w:r>
          </w:p>
        </w:tc>
      </w:tr>
      <w:tr w:rsidR="00E5132F" w:rsidRPr="001277FD" w14:paraId="0B192E92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32400F3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5E957B7D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27AF4C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 xml:space="preserve">Impresa capofila </w:t>
            </w:r>
          </w:p>
        </w:tc>
      </w:tr>
      <w:tr w:rsidR="00E5132F" w:rsidRPr="001277FD" w14:paraId="589426DE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01C4CF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38C2575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129E28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0A4650B3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A403A4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1D2C811F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F62543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18C8DFE7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92A0C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022E72D2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AF7A02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69D5CD71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D426D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28724C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3FD5C9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</w:tbl>
    <w:p w14:paraId="4A3757EB" w14:textId="77777777" w:rsidR="00E5132F" w:rsidRDefault="00E5132F" w:rsidP="00E5132F">
      <w:pPr>
        <w:rPr>
          <w:b/>
          <w:bCs/>
          <w:lang w:val="it-CH"/>
        </w:rPr>
      </w:pPr>
    </w:p>
    <w:p w14:paraId="4834B37A" w14:textId="77777777" w:rsidR="00E5132F" w:rsidRDefault="00E5132F" w:rsidP="00E5132F">
      <w:pPr>
        <w:rPr>
          <w:b/>
          <w:bCs/>
          <w:lang w:val="it-CH"/>
        </w:rPr>
      </w:pPr>
      <w:r w:rsidRPr="00F113E4">
        <w:rPr>
          <w:rFonts w:cs="Arial"/>
          <w:sz w:val="20"/>
          <w:lang w:val="it-CH"/>
        </w:rPr>
        <w:t>Le ditte consorziate dichiarano altresì di essere responsabili sia singolarmente che solidalmente nei confronti del Committente.</w:t>
      </w:r>
    </w:p>
    <w:p w14:paraId="28D638BF" w14:textId="77777777" w:rsidR="00E5132F" w:rsidRDefault="00E5132F" w:rsidP="00E5132F">
      <w:pPr>
        <w:rPr>
          <w:lang w:val="it-CH"/>
        </w:rPr>
      </w:pPr>
    </w:p>
    <w:p w14:paraId="3D4BC0AB" w14:textId="77777777" w:rsidR="00E5132F" w:rsidRDefault="00E5132F" w:rsidP="00E5132F">
      <w:pPr>
        <w:rPr>
          <w:lang w:val="it-CH"/>
        </w:rPr>
      </w:pPr>
    </w:p>
    <w:p w14:paraId="1E2B2C53" w14:textId="77777777" w:rsidR="00E5132F" w:rsidRDefault="00E5132F" w:rsidP="00E5132F">
      <w:pPr>
        <w:ind w:left="4248" w:firstLine="708"/>
        <w:rPr>
          <w:lang w:val="it-CH"/>
        </w:rPr>
      </w:pPr>
      <w:r>
        <w:rPr>
          <w:lang w:val="it-CH"/>
        </w:rPr>
        <w:t>Firme:</w:t>
      </w:r>
      <w:r>
        <w:rPr>
          <w:lang w:val="it-CH"/>
        </w:rPr>
        <w:tab/>
      </w:r>
      <w:r w:rsidRPr="002D7E7A">
        <w:rPr>
          <w:lang w:val="it-CH"/>
        </w:rPr>
        <w:t>……</w:t>
      </w:r>
      <w:r>
        <w:rPr>
          <w:lang w:val="it-CH"/>
        </w:rPr>
        <w:t>..........................................</w:t>
      </w:r>
    </w:p>
    <w:p w14:paraId="79503B93" w14:textId="77777777" w:rsidR="00E5132F" w:rsidRPr="00063E94" w:rsidRDefault="00E5132F" w:rsidP="00E5132F">
      <w:pPr>
        <w:rPr>
          <w:lang w:val="it-CH"/>
        </w:rPr>
      </w:pPr>
    </w:p>
    <w:p w14:paraId="160A64ED" w14:textId="77777777" w:rsidR="00E5132F" w:rsidRDefault="00E5132F" w:rsidP="00E5132F">
      <w:pPr>
        <w:ind w:left="4956" w:firstLine="708"/>
        <w:rPr>
          <w:lang w:val="it-CH"/>
        </w:rPr>
      </w:pPr>
      <w:r>
        <w:rPr>
          <w:lang w:val="it-CH"/>
        </w:rPr>
        <w:t>................................................</w:t>
      </w:r>
    </w:p>
    <w:p w14:paraId="27CE8894" w14:textId="77777777" w:rsidR="00E5132F" w:rsidRDefault="00E5132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br w:type="page"/>
      </w:r>
    </w:p>
    <w:p w14:paraId="395A5D3F" w14:textId="77777777" w:rsidR="001002D1" w:rsidRPr="001002D1" w:rsidRDefault="00F113E4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lastRenderedPageBreak/>
        <w:t>1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r w:rsidR="001002D1" w:rsidRPr="001002D1">
        <w:rPr>
          <w:rFonts w:cs="Arial"/>
          <w:b/>
          <w:bCs/>
          <w:sz w:val="24"/>
          <w:szCs w:val="24"/>
          <w:lang w:val="it-IT" w:eastAsia="it-IT"/>
        </w:rPr>
        <w:t>Presentazione dell'offerente</w:t>
      </w:r>
    </w:p>
    <w:p w14:paraId="5AB81EAA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647D455C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Composizione del consorzio</w:t>
      </w:r>
    </w:p>
    <w:p w14:paraId="34DABFF3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702ABD6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2"/>
        <w:gridCol w:w="6158"/>
      </w:tblGrid>
      <w:tr w:rsidR="001002D1" w:rsidRPr="00F367EF" w14:paraId="131C0AC2" w14:textId="77777777" w:rsidTr="000C671A">
        <w:tc>
          <w:tcPr>
            <w:tcW w:w="3510" w:type="dxa"/>
            <w:shd w:val="clear" w:color="auto" w:fill="D9D9D9"/>
          </w:tcPr>
          <w:p w14:paraId="4C87136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dell'offerente singolo o</w:t>
            </w:r>
          </w:p>
          <w:p w14:paraId="7500F88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dell'ufficio capofila:</w:t>
            </w:r>
          </w:p>
          <w:p w14:paraId="414BABF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F10D08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BEB532F" w14:textId="77777777" w:rsidTr="000C671A">
        <w:tc>
          <w:tcPr>
            <w:tcW w:w="3510" w:type="dxa"/>
            <w:shd w:val="clear" w:color="auto" w:fill="D9D9D9"/>
          </w:tcPr>
          <w:p w14:paraId="35D56D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Indirizzo:</w:t>
            </w:r>
          </w:p>
          <w:p w14:paraId="57E2033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4A292E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2B4FC5E" w14:textId="77777777" w:rsidTr="000C671A">
        <w:tc>
          <w:tcPr>
            <w:tcW w:w="3510" w:type="dxa"/>
            <w:shd w:val="clear" w:color="auto" w:fill="D9D9D9"/>
          </w:tcPr>
          <w:p w14:paraId="4DE2F7A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1744C49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436FB1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0C4CB06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51909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5C7F43E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195CA86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442552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3FCA6D93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6172"/>
      </w:tblGrid>
      <w:tr w:rsidR="001002D1" w:rsidRPr="001002D1" w14:paraId="660128C4" w14:textId="77777777" w:rsidTr="000C671A">
        <w:tc>
          <w:tcPr>
            <w:tcW w:w="3510" w:type="dxa"/>
            <w:shd w:val="clear" w:color="auto" w:fill="D9D9D9"/>
          </w:tcPr>
          <w:p w14:paraId="53DA6C2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capofila 1:</w:t>
            </w:r>
          </w:p>
          <w:p w14:paraId="7D74068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72A8A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AB33052" w14:textId="77777777" w:rsidTr="000C671A">
        <w:tc>
          <w:tcPr>
            <w:tcW w:w="3510" w:type="dxa"/>
            <w:shd w:val="clear" w:color="auto" w:fill="D9D9D9"/>
          </w:tcPr>
          <w:p w14:paraId="5585C3D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2:</w:t>
            </w:r>
          </w:p>
          <w:p w14:paraId="07B5EFE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9C08B7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63F6677" w14:textId="77777777" w:rsidTr="000C671A">
        <w:tc>
          <w:tcPr>
            <w:tcW w:w="3510" w:type="dxa"/>
            <w:shd w:val="clear" w:color="auto" w:fill="D9D9D9"/>
          </w:tcPr>
          <w:p w14:paraId="67517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3:</w:t>
            </w:r>
          </w:p>
          <w:p w14:paraId="3B356B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72980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4BEDBAD" w14:textId="77777777" w:rsidTr="000C671A">
        <w:tc>
          <w:tcPr>
            <w:tcW w:w="3510" w:type="dxa"/>
            <w:shd w:val="clear" w:color="auto" w:fill="D9D9D9"/>
          </w:tcPr>
          <w:p w14:paraId="094AAA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4:</w:t>
            </w:r>
          </w:p>
          <w:p w14:paraId="1089ACA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CB0C69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58891991" w14:textId="77777777" w:rsidTr="000C671A">
        <w:tc>
          <w:tcPr>
            <w:tcW w:w="3510" w:type="dxa"/>
            <w:shd w:val="clear" w:color="auto" w:fill="D9D9D9"/>
          </w:tcPr>
          <w:p w14:paraId="58FE79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5:</w:t>
            </w:r>
          </w:p>
          <w:p w14:paraId="3590B46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65B97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EA6BBE0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(se necessario inserire ulteriori righe)</w:t>
      </w:r>
    </w:p>
    <w:p w14:paraId="7D823EF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08B570BB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lastRenderedPageBreak/>
        <w:t>Dati specifici</w:t>
      </w:r>
    </w:p>
    <w:p w14:paraId="33B26D0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5F0CAC9B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seguente deve essere compilata per ognuna delle ditte componenti il consorzio, compresi</w:t>
      </w:r>
    </w:p>
    <w:p w14:paraId="0446B012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i submandatari dello stesso consorzio.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6152"/>
      </w:tblGrid>
      <w:tr w:rsidR="001002D1" w:rsidRPr="001002D1" w14:paraId="3155AAEA" w14:textId="77777777" w:rsidTr="000C671A">
        <w:tc>
          <w:tcPr>
            <w:tcW w:w="3510" w:type="dxa"/>
            <w:shd w:val="clear" w:color="auto" w:fill="D9D9D9"/>
          </w:tcPr>
          <w:p w14:paraId="26DD5C6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e indirizzo:</w:t>
            </w:r>
          </w:p>
          <w:p w14:paraId="152DFE2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07B32B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6A990B" w14:textId="77777777" w:rsidTr="000C671A">
        <w:tc>
          <w:tcPr>
            <w:tcW w:w="3510" w:type="dxa"/>
            <w:shd w:val="clear" w:color="auto" w:fill="D9D9D9"/>
          </w:tcPr>
          <w:p w14:paraId="3E8AA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681BBDC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0B4B7BC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69D7E2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A0D89C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F21F71D" w14:textId="77777777" w:rsidTr="000C671A">
        <w:tc>
          <w:tcPr>
            <w:tcW w:w="3510" w:type="dxa"/>
            <w:shd w:val="clear" w:color="auto" w:fill="D9D9D9"/>
          </w:tcPr>
          <w:p w14:paraId="587DEBF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Ragione sociale:</w:t>
            </w:r>
          </w:p>
          <w:p w14:paraId="71D38D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Data dell'iscrizione al registro di</w:t>
            </w:r>
          </w:p>
          <w:p w14:paraId="5BF7787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commercio:</w:t>
            </w:r>
          </w:p>
          <w:p w14:paraId="3FD6154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2FAEB4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D14212" w14:textId="77777777" w:rsidTr="000C671A">
        <w:tc>
          <w:tcPr>
            <w:tcW w:w="3510" w:type="dxa"/>
            <w:shd w:val="clear" w:color="auto" w:fill="D9D9D9"/>
          </w:tcPr>
          <w:p w14:paraId="1511DCF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Appartenenza:</w:t>
            </w:r>
          </w:p>
          <w:p w14:paraId="6956C9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18B37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640581E" w14:textId="77777777" w:rsidTr="000C671A">
        <w:tc>
          <w:tcPr>
            <w:tcW w:w="3510" w:type="dxa"/>
            <w:shd w:val="clear" w:color="auto" w:fill="D9D9D9"/>
          </w:tcPr>
          <w:p w14:paraId="3AE07C4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Sede principale:</w:t>
            </w:r>
          </w:p>
          <w:p w14:paraId="510BFA5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5390D4C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C0EF1BF" w14:textId="77777777" w:rsidTr="000C671A">
        <w:tc>
          <w:tcPr>
            <w:tcW w:w="3510" w:type="dxa"/>
            <w:shd w:val="clear" w:color="auto" w:fill="D9D9D9"/>
          </w:tcPr>
          <w:p w14:paraId="1D81781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Filiali:</w:t>
            </w:r>
          </w:p>
          <w:p w14:paraId="0AE8507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D62A2D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F367EF" w14:paraId="401BC0B0" w14:textId="77777777" w:rsidTr="000C671A">
        <w:tc>
          <w:tcPr>
            <w:tcW w:w="3510" w:type="dxa"/>
            <w:shd w:val="clear" w:color="auto" w:fill="D9D9D9"/>
          </w:tcPr>
          <w:p w14:paraId="045CF0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Filiale che seguirà il mandato:</w:t>
            </w:r>
          </w:p>
          <w:p w14:paraId="7C8BB5D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6CC8B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82C67F9" w14:textId="77777777" w:rsidTr="000C671A">
        <w:tc>
          <w:tcPr>
            <w:tcW w:w="3510" w:type="dxa"/>
            <w:shd w:val="clear" w:color="auto" w:fill="D9D9D9"/>
          </w:tcPr>
          <w:p w14:paraId="03BC06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Campi principali d'attività:</w:t>
            </w:r>
          </w:p>
          <w:p w14:paraId="5F61225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C6EF7F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A9D84B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deve essere duplicata per il numero necessario di volte.</w:t>
      </w:r>
    </w:p>
    <w:p w14:paraId="27FA12D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highlight w:val="green"/>
          <w:lang w:val="it-IT" w:eastAsia="it-IT"/>
        </w:rPr>
      </w:pPr>
    </w:p>
    <w:p w14:paraId="3FB277B6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CA74946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78B2D93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002D1">
        <w:rPr>
          <w:rFonts w:cs="Arial"/>
          <w:b/>
          <w:bCs/>
          <w:sz w:val="24"/>
          <w:szCs w:val="24"/>
          <w:lang w:val="it-IT" w:eastAsia="it-IT"/>
        </w:rPr>
        <w:lastRenderedPageBreak/>
        <w:t>2.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  <w:t>Documentazione per la valutazione delle capacità economiche e finanziarie</w:t>
      </w:r>
    </w:p>
    <w:p w14:paraId="00433A0B" w14:textId="77777777" w:rsidR="001002D1" w:rsidRPr="001002D1" w:rsidRDefault="001002D1" w:rsidP="00F113E4">
      <w:pPr>
        <w:autoSpaceDE w:val="0"/>
        <w:autoSpaceDN w:val="0"/>
        <w:adjustRightInd w:val="0"/>
        <w:spacing w:line="280" w:lineRule="atLeast"/>
        <w:ind w:firstLine="708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2E167A9C" w14:textId="77777777" w:rsid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2F6A7882" w14:textId="141AFD19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</w:t>
      </w:r>
      <w:r w:rsidR="0084636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2018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229DE02E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DAE0D18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9391707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5E35420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C33FD1C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181F5D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61C0E456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4004B00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0EE1CEE4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07CACC36" w14:textId="1FB09433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</w:t>
      </w:r>
      <w:r w:rsidR="0084636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2019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0A08DCC2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109A73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A61A1CF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E89431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02DF886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547F752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8BD844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598869FD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6156F2B7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FAA2E38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1EBC0F16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F9B7252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7D7785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D5F314F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7F3979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70C3BC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45"/>
        <w:gridCol w:w="3382"/>
        <w:gridCol w:w="978"/>
        <w:gridCol w:w="4422"/>
      </w:tblGrid>
      <w:tr w:rsidR="00B46828" w:rsidRPr="00584F0F" w14:paraId="2CF6210B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F22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85DC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16C6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7933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A07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Timbro e firma dell’imprenditore:</w:t>
            </w:r>
          </w:p>
        </w:tc>
      </w:tr>
      <w:tr w:rsidR="00B46828" w:rsidRPr="00584F0F" w14:paraId="32665A2F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69B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F065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14D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D7F2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3635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7A2ADDD7" w14:textId="77777777" w:rsidTr="004A0214">
        <w:trPr>
          <w:trHeight w:val="34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8921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787A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B0B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158D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EA93F1" w14:textId="77777777" w:rsidTr="004A0214">
        <w:trPr>
          <w:trHeight w:val="31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83DB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410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570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8AE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69306E36" w14:textId="77777777" w:rsidTr="004A0214">
        <w:trPr>
          <w:trHeight w:val="330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A6954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A11F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E16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0F12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………………………………………………….</w:t>
            </w:r>
          </w:p>
        </w:tc>
      </w:tr>
    </w:tbl>
    <w:p w14:paraId="0200EFED" w14:textId="77777777" w:rsidR="00B46828" w:rsidRPr="00170323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01168F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9CB6663" w14:textId="77777777" w:rsidR="001002D1" w:rsidRDefault="001002D1" w:rsidP="001002D1">
      <w:pPr>
        <w:jc w:val="left"/>
        <w:rPr>
          <w:sz w:val="20"/>
          <w:szCs w:val="22"/>
          <w:lang w:val="it-CH"/>
        </w:rPr>
        <w:sectPr w:rsidR="001002D1" w:rsidSect="00023049">
          <w:headerReference w:type="default" r:id="rId8"/>
          <w:footerReference w:type="default" r:id="rId9"/>
          <w:pgSz w:w="11906" w:h="16838" w:code="9"/>
          <w:pgMar w:top="1985" w:right="1134" w:bottom="1134" w:left="1418" w:header="567" w:footer="567" w:gutter="0"/>
          <w:cols w:space="708"/>
          <w:docGrid w:linePitch="360"/>
        </w:sectPr>
      </w:pPr>
    </w:p>
    <w:p w14:paraId="4B23A6E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1002D1" w:rsidRPr="001002D1" w14:paraId="0A8D1714" w14:textId="77777777" w:rsidTr="00E5132F">
        <w:tc>
          <w:tcPr>
            <w:tcW w:w="9923" w:type="dxa"/>
            <w:gridSpan w:val="2"/>
            <w:vAlign w:val="bottom"/>
          </w:tcPr>
          <w:p w14:paraId="31C5C115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>I3.</w:t>
            </w: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ab/>
              <w:t>Dichiarazioni / conferme dell’offerente</w:t>
            </w:r>
          </w:p>
        </w:tc>
      </w:tr>
      <w:tr w:rsidR="001002D1" w:rsidRPr="001002D1" w14:paraId="421673B0" w14:textId="77777777" w:rsidTr="00E5132F">
        <w:tc>
          <w:tcPr>
            <w:tcW w:w="113" w:type="dxa"/>
            <w:vAlign w:val="bottom"/>
          </w:tcPr>
          <w:p w14:paraId="61BB0293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5E5EB6F7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1002D1" w:rsidRPr="001002D1" w14:paraId="37B49EE9" w14:textId="77777777" w:rsidTr="000C671A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729DFB58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</w:tcPr>
                <w:p w14:paraId="31C0421A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1002D1" w:rsidRPr="001002D1" w14:paraId="59E3D068" w14:textId="77777777" w:rsidTr="000C671A">
              <w:trPr>
                <w:trHeight w:hRule="exact" w:val="907"/>
              </w:trPr>
              <w:tc>
                <w:tcPr>
                  <w:tcW w:w="417" w:type="dxa"/>
                </w:tcPr>
                <w:p w14:paraId="274124B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092A52AE" w14:textId="77777777" w:rsidR="001002D1" w:rsidRPr="001002D1" w:rsidRDefault="001002D1" w:rsidP="001002D1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37B29AA7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4ADEA80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13BF1A8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25693A02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50E3227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2F8B5D7" w14:textId="77777777" w:rsidTr="000C671A">
              <w:trPr>
                <w:trHeight w:hRule="exact" w:val="967"/>
              </w:trPr>
              <w:tc>
                <w:tcPr>
                  <w:tcW w:w="417" w:type="dxa"/>
                </w:tcPr>
                <w:p w14:paraId="0F09FDF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0D61329F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si dichiara disposto ad obbligare anche i propri subappaltatori/submandatari all’osservanza delle disposizioni sulla tutela del lavoro e delle condizioni di lavoro giusta la domanda 1. ?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64DFA639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F367EF" w14:paraId="2B0DA100" w14:textId="77777777" w:rsidTr="000C671A">
              <w:tc>
                <w:tcPr>
                  <w:tcW w:w="8496" w:type="dxa"/>
                  <w:gridSpan w:val="2"/>
                </w:tcPr>
                <w:p w14:paraId="4A64F0D7" w14:textId="77777777" w:rsidR="001002D1" w:rsidRPr="001002D1" w:rsidRDefault="008F531F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D784C23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0EE4552" w14:textId="77777777" w:rsidTr="000C671A">
              <w:trPr>
                <w:trHeight w:hRule="exact" w:val="950"/>
              </w:trPr>
              <w:tc>
                <w:tcPr>
                  <w:tcW w:w="417" w:type="dxa"/>
                </w:tcPr>
                <w:p w14:paraId="44E63F0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500C30E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dichiara che le misure adeguate a garantire la sicurezza sul lavoro e la protezione 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7EBCED7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75955E7" w14:textId="77777777" w:rsidTr="000C671A">
              <w:tc>
                <w:tcPr>
                  <w:tcW w:w="8496" w:type="dxa"/>
                  <w:gridSpan w:val="2"/>
                </w:tcPr>
                <w:p w14:paraId="3FE62E0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vAlign w:val="bottom"/>
                </w:tcPr>
                <w:p w14:paraId="7C80E18A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A26A878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394178F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1FCAE49E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5B1340D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91C6848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19E3F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44AD1B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155D589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89E9FB9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11D95A5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5A6A85D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39CFCE4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B6F9A4E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6287CC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7700863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6A2A7FA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E0238A" w14:textId="77777777" w:rsidTr="000C671A">
              <w:trPr>
                <w:trHeight w:hRule="exact" w:val="847"/>
              </w:trPr>
              <w:tc>
                <w:tcPr>
                  <w:tcW w:w="417" w:type="dxa"/>
                </w:tcPr>
                <w:p w14:paraId="037F997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512F899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AVS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IPG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>, CCAF, AD, 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27BEC03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F367EF" w14:paraId="0509BADA" w14:textId="77777777" w:rsidTr="000C671A">
              <w:tc>
                <w:tcPr>
                  <w:tcW w:w="8496" w:type="dxa"/>
                  <w:gridSpan w:val="2"/>
                </w:tcPr>
                <w:p w14:paraId="40C05C1F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</w:tcPr>
                <w:p w14:paraId="2E9AD5D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A87AA5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6151DD5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1CA5298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è sottoposto ad una procedura di fallimento 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0736C822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4ED1A131" w14:textId="77777777" w:rsidTr="000C671A">
              <w:tc>
                <w:tcPr>
                  <w:tcW w:w="8496" w:type="dxa"/>
                  <w:gridSpan w:val="2"/>
                </w:tcPr>
                <w:p w14:paraId="6975F1EB" w14:textId="77777777" w:rsidR="001002D1" w:rsidRPr="001002D1" w:rsidRDefault="001002D1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 w:rsidR="008F531F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</w:tcPr>
                <w:p w14:paraId="6CCEA660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1002D1" w14:paraId="6A5EE20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5B21B96E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37D388A1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2D4FE5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076961CA" w14:textId="77777777" w:rsidTr="000C671A">
              <w:trPr>
                <w:trHeight w:hRule="exact" w:val="102"/>
              </w:trPr>
              <w:tc>
                <w:tcPr>
                  <w:tcW w:w="417" w:type="dxa"/>
                </w:tcPr>
                <w:p w14:paraId="551103B9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08C8B55D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16E26C8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13ABA79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70D93C7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58F0FF36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307BA923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14:paraId="13147A7C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2B907380" w14:textId="77777777" w:rsidTr="000C671A">
              <w:tc>
                <w:tcPr>
                  <w:tcW w:w="8496" w:type="dxa"/>
                  <w:gridSpan w:val="2"/>
                </w:tcPr>
                <w:p w14:paraId="3B4801D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547BC70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F367EF" w14:paraId="295ABD05" w14:textId="77777777" w:rsidTr="000C671A">
              <w:tc>
                <w:tcPr>
                  <w:tcW w:w="417" w:type="dxa"/>
                </w:tcPr>
                <w:p w14:paraId="5FABC24D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5B49E4C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riconosce </w:t>
                  </w:r>
                  <w:r w:rsidRPr="001002D1">
                    <w:rPr>
                      <w:b/>
                      <w:color w:val="000000"/>
                      <w:sz w:val="18"/>
                      <w:szCs w:val="22"/>
                      <w:lang w:val="it-IT"/>
                    </w:rPr>
                    <w:t>Berna</w:t>
                  </w:r>
                  <w:r w:rsidRPr="001002D1">
                    <w:rPr>
                      <w:color w:val="0000FF"/>
                      <w:sz w:val="18"/>
                      <w:szCs w:val="22"/>
                      <w:lang w:val="it-IT"/>
                    </w:rPr>
                    <w:t xml:space="preserve"> 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3CDA9A35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14:paraId="19123386" w14:textId="77777777" w:rsid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6A4F52D3" w14:textId="77777777" w:rsidR="001002D1" w:rsidRPr="001002D1" w:rsidRDefault="00980013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>
              <w:rPr>
                <w:sz w:val="20"/>
                <w:szCs w:val="22"/>
                <w:lang w:val="it-IT"/>
              </w:rPr>
              <w:t>A</w:t>
            </w:r>
            <w:r w:rsidR="001002D1" w:rsidRPr="001002D1">
              <w:rPr>
                <w:sz w:val="20"/>
                <w:szCs w:val="22"/>
                <w:lang w:val="it-IT"/>
              </w:rPr>
              <w:t xml:space="preserve">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</w:t>
            </w:r>
            <w:r w:rsidR="001002D1" w:rsidRPr="001002D1">
              <w:rPr>
                <w:sz w:val="20"/>
                <w:szCs w:val="22"/>
                <w:lang w:val="it-IT"/>
              </w:rPr>
              <w:lastRenderedPageBreak/>
              <w:t>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00295CDF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4DDC7FEC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14:paraId="1F246152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51B64DD2" w14:textId="77777777" w:rsidR="001002D1" w:rsidRPr="001002D1" w:rsidRDefault="001002D1" w:rsidP="001002D1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IT"/>
              </w:rPr>
            </w:pPr>
          </w:p>
          <w:p w14:paraId="59D4529F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revocare in ogni momento l’aggiudicazione nonché sciogliere il contratto per ragioni importanti e/o</w:t>
            </w:r>
          </w:p>
          <w:p w14:paraId="417275BA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 xml:space="preserve">pretendere il pagamento di una pena convenzionale pari ad un importo del 10 % della somma rettificata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 xml:space="preserve">dell’offerta, in ogni caso tuttavia fr. 3'000.00 come minimo e fr. 1'000'000.00 al massimo, per ogni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>infrazione e/o</w:t>
            </w:r>
          </w:p>
          <w:p w14:paraId="5F1B43D9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escludere l’offerente inadempiente da futuri appalti per una proporzionata durata.</w:t>
            </w:r>
          </w:p>
          <w:p w14:paraId="3406CF8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</w:p>
          <w:p w14:paraId="04540C8B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1002D1">
              <w:rPr>
                <w:b/>
                <w:sz w:val="18"/>
                <w:szCs w:val="22"/>
                <w:lang w:val="it-IT"/>
              </w:rPr>
              <w:t>compilato e firmato</w:t>
            </w:r>
            <w:r w:rsidRPr="001002D1">
              <w:rPr>
                <w:sz w:val="18"/>
                <w:szCs w:val="22"/>
                <w:lang w:val="it-IT"/>
              </w:rPr>
              <w:t xml:space="preserve"> obbligatoriamente da </w:t>
            </w:r>
            <w:r w:rsidRPr="001002D1">
              <w:rPr>
                <w:b/>
                <w:sz w:val="18"/>
                <w:szCs w:val="22"/>
                <w:lang w:val="it-IT"/>
              </w:rPr>
              <w:t>ogni</w:t>
            </w:r>
            <w:r w:rsidRPr="001002D1">
              <w:rPr>
                <w:sz w:val="18"/>
                <w:szCs w:val="22"/>
                <w:lang w:val="it-IT"/>
              </w:rPr>
              <w:t xml:space="preserve"> membro del Consorzio.</w:t>
            </w:r>
          </w:p>
          <w:p w14:paraId="2771E134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56D93DEA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6729126C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2DB49FF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05697B56" w14:textId="77777777" w:rsidR="001002D1" w:rsidRPr="001002D1" w:rsidRDefault="001002D1" w:rsidP="001002D1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>Luogo e data:</w:t>
            </w:r>
            <w:r w:rsidRPr="001002D1">
              <w:rPr>
                <w:sz w:val="18"/>
                <w:szCs w:val="22"/>
                <w:lang w:val="it-IT"/>
              </w:rPr>
              <w:tab/>
              <w:t>Offerente / Consorzio offerenti:</w:t>
            </w:r>
          </w:p>
          <w:p w14:paraId="3AAD32F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ab/>
              <w:t>(Timbro e firma)</w:t>
            </w:r>
          </w:p>
          <w:p w14:paraId="2189D5D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FDDB9A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8290581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18C4EFAC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14:paraId="562B49B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55B8B09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295BCEBA" w14:textId="77777777" w:rsidR="001002D1" w:rsidRPr="001002D1" w:rsidRDefault="001002D1" w:rsidP="001002D1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1002D1" w:rsidRPr="001002D1" w14:paraId="0BFD9FC6" w14:textId="77777777" w:rsidTr="00E5132F">
        <w:tc>
          <w:tcPr>
            <w:tcW w:w="9923" w:type="dxa"/>
            <w:gridSpan w:val="2"/>
          </w:tcPr>
          <w:p w14:paraId="7260F0AA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14:paraId="1BE725B4" w14:textId="77777777" w:rsidR="008D1F05" w:rsidRPr="001002D1" w:rsidRDefault="008D1F05" w:rsidP="00535D4B">
      <w:pPr>
        <w:pStyle w:val="TextkrperoEinzug"/>
        <w:rPr>
          <w:lang w:val="it-IT"/>
        </w:rPr>
      </w:pPr>
    </w:p>
    <w:sectPr w:rsidR="008D1F05" w:rsidRPr="001002D1" w:rsidSect="00023049">
      <w:pgSz w:w="11906" w:h="16838" w:code="9"/>
      <w:pgMar w:top="1985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114DB" w14:textId="77777777" w:rsidR="00C204BE" w:rsidRDefault="00C204BE" w:rsidP="00B463DF">
      <w:r>
        <w:separator/>
      </w:r>
    </w:p>
  </w:endnote>
  <w:endnote w:type="continuationSeparator" w:id="0">
    <w:p w14:paraId="25B8408E" w14:textId="77777777" w:rsidR="00C204BE" w:rsidRDefault="00C204BE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D5D30" w14:textId="77777777" w:rsidR="00003781" w:rsidRPr="008F531F" w:rsidRDefault="00003781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EF0FFD">
      <w:rPr>
        <w:sz w:val="20"/>
        <w:lang w:val="it-IT"/>
      </w:rPr>
      <w:t xml:space="preserve">-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PAGE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EF0FFD">
      <w:rPr>
        <w:sz w:val="20"/>
        <w:lang w:val="it-IT"/>
      </w:rPr>
      <w:t xml:space="preserve"> /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NUMPAGES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6FAE8" w14:textId="77777777" w:rsidR="00C204BE" w:rsidRDefault="00C204BE" w:rsidP="00B463DF">
      <w:r>
        <w:separator/>
      </w:r>
    </w:p>
  </w:footnote>
  <w:footnote w:type="continuationSeparator" w:id="0">
    <w:p w14:paraId="7A7443D8" w14:textId="77777777" w:rsidR="00C204BE" w:rsidRDefault="00C204BE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40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2"/>
      <w:gridCol w:w="3828"/>
    </w:tblGrid>
    <w:tr w:rsidR="00003781" w:rsidRPr="00F367EF" w14:paraId="0CD19D08" w14:textId="77777777" w:rsidTr="00B32573">
      <w:trPr>
        <w:trHeight w:hRule="exact" w:val="700"/>
      </w:trPr>
      <w:tc>
        <w:tcPr>
          <w:tcW w:w="5812" w:type="dxa"/>
        </w:tcPr>
        <w:p w14:paraId="210F1162" w14:textId="77777777" w:rsidR="00F367EF" w:rsidRDefault="00F367EF" w:rsidP="00F367EF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N13 EP02 Mesocco</w:t>
          </w:r>
        </w:p>
        <w:p w14:paraId="5A1A934C" w14:textId="123B815C" w:rsidR="00F367EF" w:rsidRDefault="0084636B" w:rsidP="00F367EF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DLL EP02 Mesocco Sud</w:t>
          </w:r>
        </w:p>
        <w:p w14:paraId="5FA4C834" w14:textId="4891BB60" w:rsidR="00354CBF" w:rsidRPr="001002D1" w:rsidRDefault="00F367EF" w:rsidP="00F367EF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Prestazioni di Direzione Locale dei Lavori (DLL)</w:t>
          </w:r>
        </w:p>
      </w:tc>
      <w:tc>
        <w:tcPr>
          <w:tcW w:w="3828" w:type="dxa"/>
        </w:tcPr>
        <w:p w14:paraId="4FA14C81" w14:textId="77777777" w:rsidR="00B32573" w:rsidRPr="00B32573" w:rsidRDefault="001002D1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 xml:space="preserve">Allegato </w:t>
          </w:r>
          <w:r w:rsidR="00B32573" w:rsidRPr="00B32573">
            <w:rPr>
              <w:sz w:val="20"/>
              <w:lang w:val="it-CH"/>
            </w:rPr>
            <w:t>A</w:t>
          </w:r>
          <w:r w:rsidRPr="00B32573">
            <w:rPr>
              <w:sz w:val="20"/>
              <w:lang w:val="it-CH"/>
            </w:rPr>
            <w:t>4</w:t>
          </w:r>
        </w:p>
        <w:p w14:paraId="7A00D3FD" w14:textId="77777777" w:rsidR="00003781" w:rsidRPr="00B32573" w:rsidRDefault="00B32573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>Dichiarazioni e conferme dell‘offerente</w:t>
          </w:r>
        </w:p>
      </w:tc>
    </w:tr>
  </w:tbl>
  <w:p w14:paraId="6081E2CB" w14:textId="77777777" w:rsidR="00003781" w:rsidRPr="00B32573" w:rsidRDefault="00003781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2BD2217"/>
    <w:multiLevelType w:val="multilevel"/>
    <w:tmpl w:val="19367AA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7"/>
  </w:num>
  <w:num w:numId="28">
    <w:abstractNumId w:val="16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2D1"/>
    <w:rsid w:val="00003781"/>
    <w:rsid w:val="00023049"/>
    <w:rsid w:val="000851B7"/>
    <w:rsid w:val="000A0636"/>
    <w:rsid w:val="001002D1"/>
    <w:rsid w:val="001141EB"/>
    <w:rsid w:val="001365A5"/>
    <w:rsid w:val="00170323"/>
    <w:rsid w:val="001A6075"/>
    <w:rsid w:val="001B5E73"/>
    <w:rsid w:val="001F6781"/>
    <w:rsid w:val="00223699"/>
    <w:rsid w:val="0025296E"/>
    <w:rsid w:val="00290A5F"/>
    <w:rsid w:val="00293DDB"/>
    <w:rsid w:val="002C4CD9"/>
    <w:rsid w:val="002F207B"/>
    <w:rsid w:val="00354CBF"/>
    <w:rsid w:val="003E3084"/>
    <w:rsid w:val="0040577F"/>
    <w:rsid w:val="00446AAB"/>
    <w:rsid w:val="004822B6"/>
    <w:rsid w:val="00482C4B"/>
    <w:rsid w:val="004A17A4"/>
    <w:rsid w:val="004E2979"/>
    <w:rsid w:val="00503AA2"/>
    <w:rsid w:val="00526E1F"/>
    <w:rsid w:val="00535D4B"/>
    <w:rsid w:val="0055070B"/>
    <w:rsid w:val="00570360"/>
    <w:rsid w:val="00594070"/>
    <w:rsid w:val="005A29CA"/>
    <w:rsid w:val="005D2084"/>
    <w:rsid w:val="00641F66"/>
    <w:rsid w:val="006420F3"/>
    <w:rsid w:val="00684980"/>
    <w:rsid w:val="006966E8"/>
    <w:rsid w:val="00701523"/>
    <w:rsid w:val="00780A2F"/>
    <w:rsid w:val="007932BD"/>
    <w:rsid w:val="007B7C6B"/>
    <w:rsid w:val="007D1CEC"/>
    <w:rsid w:val="007F3C6F"/>
    <w:rsid w:val="00824F30"/>
    <w:rsid w:val="00844511"/>
    <w:rsid w:val="0084636B"/>
    <w:rsid w:val="00847025"/>
    <w:rsid w:val="00852E5F"/>
    <w:rsid w:val="00875118"/>
    <w:rsid w:val="008A2E3E"/>
    <w:rsid w:val="008B4B6B"/>
    <w:rsid w:val="008D0FEE"/>
    <w:rsid w:val="008D1F05"/>
    <w:rsid w:val="008F531F"/>
    <w:rsid w:val="00907FC7"/>
    <w:rsid w:val="00916168"/>
    <w:rsid w:val="009167CF"/>
    <w:rsid w:val="00936C76"/>
    <w:rsid w:val="00946DDA"/>
    <w:rsid w:val="00980013"/>
    <w:rsid w:val="009804DD"/>
    <w:rsid w:val="009D356C"/>
    <w:rsid w:val="00A07F5D"/>
    <w:rsid w:val="00A410B2"/>
    <w:rsid w:val="00A76C95"/>
    <w:rsid w:val="00A85458"/>
    <w:rsid w:val="00AA2237"/>
    <w:rsid w:val="00AC15A1"/>
    <w:rsid w:val="00AE2CF0"/>
    <w:rsid w:val="00B32573"/>
    <w:rsid w:val="00B463DF"/>
    <w:rsid w:val="00B46828"/>
    <w:rsid w:val="00B80A9C"/>
    <w:rsid w:val="00BE1344"/>
    <w:rsid w:val="00C00E32"/>
    <w:rsid w:val="00C1129B"/>
    <w:rsid w:val="00C204BE"/>
    <w:rsid w:val="00C26151"/>
    <w:rsid w:val="00C8238A"/>
    <w:rsid w:val="00D1198B"/>
    <w:rsid w:val="00D12A06"/>
    <w:rsid w:val="00D354E4"/>
    <w:rsid w:val="00D47CB2"/>
    <w:rsid w:val="00DA0B9E"/>
    <w:rsid w:val="00DA22EA"/>
    <w:rsid w:val="00DF6568"/>
    <w:rsid w:val="00E31921"/>
    <w:rsid w:val="00E37ED9"/>
    <w:rsid w:val="00E4352A"/>
    <w:rsid w:val="00E5132F"/>
    <w:rsid w:val="00E80A19"/>
    <w:rsid w:val="00EF0FFD"/>
    <w:rsid w:val="00F113E4"/>
    <w:rsid w:val="00F367EF"/>
    <w:rsid w:val="00F37766"/>
    <w:rsid w:val="00F537EC"/>
    <w:rsid w:val="00F90AD8"/>
    <w:rsid w:val="00FF3E6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5057"/>
    <o:shapelayout v:ext="edit">
      <o:idmap v:ext="edit" data="1"/>
    </o:shapelayout>
  </w:shapeDefaults>
  <w:decimalSymbol w:val=","/>
  <w:listSeparator w:val=";"/>
  <w14:docId w14:val="04CF6ABD"/>
  <w15:docId w15:val="{71B46310-FABC-4E18-9C37-B214F028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06%20Vorlagen%20und%20Logos\Chur\Allgem\99_Leeres_Blat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211A6-E15C-44EC-8AF5-4AE3EA71E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99_Leeres_Blatt</Template>
  <TotalTime>15</TotalTime>
  <Pages>6</Pages>
  <Words>985</Words>
  <Characters>5617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Fortunato</dc:creator>
  <cp:lastModifiedBy>Luigi Donato</cp:lastModifiedBy>
  <cp:revision>8</cp:revision>
  <cp:lastPrinted>2020-04-17T11:28:00Z</cp:lastPrinted>
  <dcterms:created xsi:type="dcterms:W3CDTF">2019-02-13T09:25:00Z</dcterms:created>
  <dcterms:modified xsi:type="dcterms:W3CDTF">2020-04-17T11:29:00Z</dcterms:modified>
</cp:coreProperties>
</file>